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  <w:bookmarkStart w:id="0" w:name="_GoBack"/>
      <w:bookmarkEnd w:id="0"/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>Formato 07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A242B" w:rsidRDefault="00DD0415" w:rsidP="00430AD4">
      <w:pPr>
        <w:jc w:val="both"/>
        <w:rPr>
          <w:lang w:val="es-MX"/>
        </w:rPr>
      </w:pPr>
      <w:r>
        <w:rPr>
          <w:rFonts w:ascii="Arial" w:hAnsi="Arial" w:cs="Arial"/>
          <w:lang w:val="es-MX"/>
        </w:rPr>
        <w:t xml:space="preserve">Me refiero a </w:t>
      </w:r>
      <w:r w:rsidR="00AF18AB">
        <w:rPr>
          <w:rFonts w:ascii="Arial" w:hAnsi="Arial" w:cs="Arial"/>
          <w:lang w:val="es-MX"/>
        </w:rPr>
        <w:t xml:space="preserve">la convocatoria </w:t>
      </w:r>
      <w:r w:rsidR="00FB59CE" w:rsidRPr="00680215">
        <w:rPr>
          <w:rStyle w:val="Arial10"/>
          <w:rFonts w:cs="Arial"/>
          <w:i/>
          <w:color w:val="808080"/>
          <w:sz w:val="16"/>
          <w:szCs w:val="16"/>
        </w:rPr>
        <w:t>(4</w:t>
      </w:r>
      <w:r w:rsidR="007839C2" w:rsidRPr="00680215">
        <w:rPr>
          <w:rStyle w:val="Arial10"/>
          <w:rFonts w:cs="Arial"/>
          <w:i/>
          <w:color w:val="808080"/>
          <w:sz w:val="16"/>
          <w:szCs w:val="16"/>
        </w:rPr>
        <w:t xml:space="preserve"> </w:t>
      </w:r>
      <w:r w:rsidR="00FB59CE" w:rsidRPr="00680215">
        <w:rPr>
          <w:rStyle w:val="Arial10"/>
          <w:rFonts w:cs="Arial"/>
          <w:i/>
          <w:color w:val="808080"/>
          <w:sz w:val="16"/>
          <w:szCs w:val="16"/>
        </w:rPr>
        <w:t>T</w:t>
      </w:r>
      <w:r w:rsidR="007839C2" w:rsidRPr="00680215">
        <w:rPr>
          <w:rStyle w:val="Arial10"/>
          <w:rFonts w:cs="Arial"/>
          <w:i/>
          <w:color w:val="808080"/>
          <w:sz w:val="16"/>
          <w:szCs w:val="16"/>
        </w:rPr>
        <w:t xml:space="preserve">ipo de </w:t>
      </w:r>
      <w:r w:rsidR="00FB59CE" w:rsidRPr="00680215">
        <w:rPr>
          <w:rStyle w:val="Arial10"/>
          <w:rFonts w:cs="Arial"/>
          <w:i/>
          <w:color w:val="808080"/>
          <w:sz w:val="16"/>
          <w:szCs w:val="16"/>
        </w:rPr>
        <w:t>procedimiento de contratación</w:t>
      </w:r>
      <w:r w:rsidR="00680215">
        <w:rPr>
          <w:rStyle w:val="Arial10"/>
          <w:rFonts w:cs="Arial"/>
          <w:i/>
          <w:color w:val="808080"/>
          <w:sz w:val="16"/>
          <w:szCs w:val="16"/>
        </w:rPr>
        <w:t>)</w:t>
      </w:r>
      <w:r>
        <w:rPr>
          <w:rFonts w:ascii="Arial" w:hAnsi="Arial" w:cs="Arial"/>
          <w:lang w:val="es-MX"/>
        </w:rPr>
        <w:t xml:space="preserve"> No. </w:t>
      </w:r>
      <w:r w:rsidR="00FB59CE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(5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Número de procedimiento de contratación)</w:t>
      </w:r>
      <w:r>
        <w:rPr>
          <w:rFonts w:ascii="Arial" w:hAnsi="Arial" w:cs="Arial"/>
          <w:lang w:val="es-MX"/>
        </w:rPr>
        <w:t xml:space="preserve"> relativa a los trabajos de</w:t>
      </w:r>
      <w:r w:rsidR="00430AD4">
        <w:rPr>
          <w:rFonts w:ascii="Arial" w:hAnsi="Arial" w:cs="Arial"/>
          <w:lang w:val="es-MX"/>
        </w:rPr>
        <w:t xml:space="preserve">: </w:t>
      </w:r>
      <w:r w:rsidR="00FB59CE" w:rsidRPr="00680215">
        <w:rPr>
          <w:rStyle w:val="Textodelmarcadordeposicin"/>
          <w:rFonts w:ascii="Arial" w:hAnsi="Arial" w:cs="Arial"/>
          <w:i/>
          <w:sz w:val="16"/>
          <w:szCs w:val="16"/>
        </w:rPr>
        <w:t>(6</w:t>
      </w:r>
      <w:r w:rsidR="00680215" w:rsidRPr="00680215">
        <w:rPr>
          <w:rStyle w:val="Textodelmarcadordeposicin"/>
          <w:rFonts w:ascii="Arial" w:hAnsi="Arial" w:cs="Arial"/>
          <w:i/>
          <w:sz w:val="16"/>
          <w:szCs w:val="16"/>
        </w:rPr>
        <w:t xml:space="preserve"> Descripción de</w:t>
      </w:r>
      <w:r w:rsidR="00663578" w:rsidRPr="00680215">
        <w:rPr>
          <w:rStyle w:val="Textodelmarcadordeposicin"/>
          <w:rFonts w:ascii="Arial" w:hAnsi="Arial" w:cs="Arial"/>
          <w:i/>
          <w:sz w:val="16"/>
          <w:szCs w:val="16"/>
        </w:rPr>
        <w:t xml:space="preserve"> los trabajos)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requisitada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8"/>
      <w:footerReference w:type="default" r:id="rId9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DA" w:rsidRDefault="00AD51DA">
      <w:r>
        <w:separator/>
      </w:r>
    </w:p>
  </w:endnote>
  <w:endnote w:type="continuationSeparator" w:id="0">
    <w:p w:rsidR="00AD51DA" w:rsidRDefault="00AD5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Pr="00AD51DA" w:rsidRDefault="002E5681" w:rsidP="00EC5A36">
    <w:pPr>
      <w:pStyle w:val="Piedepgina"/>
      <w:jc w:val="right"/>
      <w:rPr>
        <w:rFonts w:ascii="Arial" w:hAnsi="Arial" w:cs="Arial"/>
        <w:b/>
        <w:color w:val="808080"/>
        <w:sz w:val="12"/>
        <w:szCs w:val="12"/>
        <w:lang w:val="es-MX"/>
      </w:rPr>
    </w:pPr>
    <w:r w:rsidRPr="00AD51DA">
      <w:rPr>
        <w:rFonts w:ascii="Arial" w:hAnsi="Arial" w:cs="Arial"/>
        <w:b/>
        <w:color w:val="808080"/>
        <w:sz w:val="12"/>
        <w:szCs w:val="12"/>
        <w:lang w:val="es-MX"/>
      </w:rPr>
      <w:t>DICIEMBRE 2013</w:t>
    </w:r>
  </w:p>
  <w:p w:rsidR="00AD51DA" w:rsidRPr="00EC5A36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DA" w:rsidRDefault="00AD51DA">
      <w:r>
        <w:separator/>
      </w:r>
    </w:p>
  </w:footnote>
  <w:footnote w:type="continuationSeparator" w:id="0">
    <w:p w:rsidR="00AD51DA" w:rsidRDefault="00AD5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3E6623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-96520</wp:posOffset>
              </wp:positionH>
              <wp:positionV relativeFrom="paragraph">
                <wp:posOffset>266700</wp:posOffset>
              </wp:positionV>
              <wp:extent cx="1278255" cy="715010"/>
              <wp:effectExtent l="0" t="0" r="17145" b="2794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715010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D51DA" w:rsidRPr="00C4449E" w:rsidRDefault="00AD51DA" w:rsidP="00AD51DA">
                          <w:pPr>
                            <w:jc w:val="center"/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4" o:spid="_x0000_s1026" type="#_x0000_t84" style="position:absolute;margin-left:-7.6pt;margin-top:21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    <v:textbox>
                <w:txbxContent>
                  <w:p w:rsidR="00AD51DA" w:rsidRPr="00C4449E" w:rsidRDefault="00AD51DA" w:rsidP="00AD51DA">
                    <w:pPr>
                      <w:jc w:val="center"/>
                      <w:rPr>
                        <w:rFonts w:ascii="Calibri" w:hAnsi="Calibri" w:cs="Calibri"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i/>
                        <w:sz w:val="18"/>
                        <w:szCs w:val="18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43A3A"/>
    <w:rsid w:val="00043F91"/>
    <w:rsid w:val="00090D09"/>
    <w:rsid w:val="00160408"/>
    <w:rsid w:val="001D2A0B"/>
    <w:rsid w:val="00203D59"/>
    <w:rsid w:val="00216367"/>
    <w:rsid w:val="00221B03"/>
    <w:rsid w:val="00234A6D"/>
    <w:rsid w:val="00245892"/>
    <w:rsid w:val="002A5935"/>
    <w:rsid w:val="002E5681"/>
    <w:rsid w:val="003627A0"/>
    <w:rsid w:val="00377A91"/>
    <w:rsid w:val="003E6623"/>
    <w:rsid w:val="00430AD4"/>
    <w:rsid w:val="004630CC"/>
    <w:rsid w:val="004949C6"/>
    <w:rsid w:val="004E1F8D"/>
    <w:rsid w:val="00523B67"/>
    <w:rsid w:val="00541DD4"/>
    <w:rsid w:val="00553567"/>
    <w:rsid w:val="00561363"/>
    <w:rsid w:val="005C64B7"/>
    <w:rsid w:val="00605A9E"/>
    <w:rsid w:val="00663578"/>
    <w:rsid w:val="00680215"/>
    <w:rsid w:val="006A242B"/>
    <w:rsid w:val="006F4730"/>
    <w:rsid w:val="00721ACF"/>
    <w:rsid w:val="007770A9"/>
    <w:rsid w:val="007839C2"/>
    <w:rsid w:val="008C3CAF"/>
    <w:rsid w:val="0091355B"/>
    <w:rsid w:val="00914622"/>
    <w:rsid w:val="00973494"/>
    <w:rsid w:val="009755A6"/>
    <w:rsid w:val="009D41DC"/>
    <w:rsid w:val="009E1A03"/>
    <w:rsid w:val="00A24EF8"/>
    <w:rsid w:val="00A47370"/>
    <w:rsid w:val="00AD51DA"/>
    <w:rsid w:val="00AF18AB"/>
    <w:rsid w:val="00B01536"/>
    <w:rsid w:val="00B246B3"/>
    <w:rsid w:val="00B51C8F"/>
    <w:rsid w:val="00B75A5F"/>
    <w:rsid w:val="00B80FDF"/>
    <w:rsid w:val="00B832CE"/>
    <w:rsid w:val="00BB6537"/>
    <w:rsid w:val="00C26140"/>
    <w:rsid w:val="00C71319"/>
    <w:rsid w:val="00CA57D2"/>
    <w:rsid w:val="00D11B81"/>
    <w:rsid w:val="00DD0415"/>
    <w:rsid w:val="00EC5A36"/>
    <w:rsid w:val="00F001FC"/>
    <w:rsid w:val="00F30649"/>
    <w:rsid w:val="00F44A77"/>
    <w:rsid w:val="00FB59CE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9D5CE1CD.dotm</Template>
  <TotalTime>0</TotalTime>
  <Pages>1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N+E</cp:lastModifiedBy>
  <cp:revision>2</cp:revision>
  <cp:lastPrinted>2012-12-29T03:14:00Z</cp:lastPrinted>
  <dcterms:created xsi:type="dcterms:W3CDTF">2014-01-31T20:23:00Z</dcterms:created>
  <dcterms:modified xsi:type="dcterms:W3CDTF">2014-01-31T20:23:00Z</dcterms:modified>
</cp:coreProperties>
</file>